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D3C44" w14:textId="40AA298E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9B30F6">
        <w:rPr>
          <w:rFonts w:ascii="Arial" w:hAnsi="Arial" w:cs="Arial"/>
          <w:bCs/>
          <w:i w:val="0"/>
          <w:szCs w:val="24"/>
        </w:rPr>
        <w:t>4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0D3A2572" w14:textId="77777777" w:rsidTr="00467CA2">
        <w:tc>
          <w:tcPr>
            <w:tcW w:w="2800" w:type="dxa"/>
          </w:tcPr>
          <w:p w14:paraId="4D0DC622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476E07E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F8F08F4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D5767E9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33D9F557" w14:textId="77777777" w:rsidTr="00467CA2">
        <w:tc>
          <w:tcPr>
            <w:tcW w:w="2800" w:type="dxa"/>
          </w:tcPr>
          <w:p w14:paraId="0ABB4B0D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E3AF3E2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6AB0DDA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B3F3B7D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BA5D6A8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2E001C85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28D2E2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1D2EF881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5552E1DF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0B39E3" w:rsidRPr="000B39E3">
        <w:rPr>
          <w:rFonts w:ascii="Arial" w:hAnsi="Arial" w:cs="Arial"/>
          <w:sz w:val="24"/>
          <w:szCs w:val="24"/>
        </w:rPr>
        <w:t>(t.j. Dz. U. z 2024 poz. 1320)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47C6CEE8" w14:textId="77777777" w:rsidTr="00467CA2">
        <w:tc>
          <w:tcPr>
            <w:tcW w:w="2269" w:type="dxa"/>
          </w:tcPr>
          <w:p w14:paraId="67B013C2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8F2DAF5" w14:textId="7D0E7E89" w:rsidR="00D520D3" w:rsidRPr="00A2540E" w:rsidRDefault="000B39E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B39E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Zagospodarowanie odpadów komunalnych od właścicieli nieruchomości, na których zamieszkują mieszkańcy z terenu Gminy Oświęcim od 1 stycznia 2026 r. do 31 grudnia 2026 r.</w:t>
            </w:r>
          </w:p>
        </w:tc>
      </w:tr>
      <w:tr w:rsidR="000B39E3" w:rsidRPr="00A2540E" w14:paraId="504E3A77" w14:textId="77777777" w:rsidTr="00F017E7">
        <w:tc>
          <w:tcPr>
            <w:tcW w:w="2269" w:type="dxa"/>
          </w:tcPr>
          <w:p w14:paraId="30FC7552" w14:textId="77777777" w:rsidR="000B39E3" w:rsidRPr="00A2540E" w:rsidRDefault="000B39E3" w:rsidP="00F017E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02D98DD" w14:textId="77777777" w:rsidR="000B39E3" w:rsidRPr="00A2540E" w:rsidRDefault="000B39E3" w:rsidP="00F017E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B39E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WI.2712.11.2025</w:t>
            </w:r>
          </w:p>
        </w:tc>
      </w:tr>
    </w:tbl>
    <w:p w14:paraId="6425BB73" w14:textId="77777777" w:rsidR="00DC652A" w:rsidRPr="00053927" w:rsidRDefault="000B39E3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16950AEA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6ED06834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4C3A91BE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F613CA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6462308E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5EDA150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285238DB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55BE546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6177A5B7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61D3DEA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6ADD0B14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3CFEECA3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1AC8F21F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29FD5EFD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zakres mojego udziału przy realizacji zamówienia publicznego będzie następujący:</w:t>
      </w:r>
    </w:p>
    <w:p w14:paraId="7831CD93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29A86D0D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3D6C4DE3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0E73560A" w14:textId="77777777" w:rsidTr="00467CA2">
        <w:tc>
          <w:tcPr>
            <w:tcW w:w="2660" w:type="dxa"/>
          </w:tcPr>
          <w:p w14:paraId="7EF4BFD9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E70E57D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1C20B76A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E293088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D378EC5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76D12B4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0B39E3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79B87E84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B6539" w14:textId="77777777" w:rsidR="00B169A5" w:rsidRDefault="00B169A5" w:rsidP="00025386">
      <w:pPr>
        <w:spacing w:after="0" w:line="240" w:lineRule="auto"/>
      </w:pPr>
      <w:r>
        <w:separator/>
      </w:r>
    </w:p>
  </w:endnote>
  <w:endnote w:type="continuationSeparator" w:id="0">
    <w:p w14:paraId="240B7ADF" w14:textId="77777777" w:rsidR="00B169A5" w:rsidRDefault="00B169A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D35DF" w14:textId="77777777" w:rsidR="000B39E3" w:rsidRDefault="000B39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55BD" w14:textId="09474EAA" w:rsidR="00025386" w:rsidRDefault="009A12D5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2F9541E" wp14:editId="08A050C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52778E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5E5D1B96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34F820DC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496FD" w14:textId="77777777" w:rsidR="000B39E3" w:rsidRDefault="000B39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C0700" w14:textId="77777777" w:rsidR="00B169A5" w:rsidRDefault="00B169A5" w:rsidP="00025386">
      <w:pPr>
        <w:spacing w:after="0" w:line="240" w:lineRule="auto"/>
      </w:pPr>
      <w:r>
        <w:separator/>
      </w:r>
    </w:p>
  </w:footnote>
  <w:footnote w:type="continuationSeparator" w:id="0">
    <w:p w14:paraId="553EF500" w14:textId="77777777" w:rsidR="00B169A5" w:rsidRDefault="00B169A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AE15" w14:textId="77777777" w:rsidR="000B39E3" w:rsidRDefault="000B39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56D90" w14:textId="77777777" w:rsidR="000B39E3" w:rsidRDefault="000B39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56538" w14:textId="77777777" w:rsidR="000B39E3" w:rsidRDefault="000B39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097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9A5"/>
    <w:rsid w:val="00025386"/>
    <w:rsid w:val="000423B9"/>
    <w:rsid w:val="00053927"/>
    <w:rsid w:val="00066C44"/>
    <w:rsid w:val="00071D4C"/>
    <w:rsid w:val="00084786"/>
    <w:rsid w:val="000B39E3"/>
    <w:rsid w:val="0016158F"/>
    <w:rsid w:val="001C2314"/>
    <w:rsid w:val="00213980"/>
    <w:rsid w:val="004374F2"/>
    <w:rsid w:val="00460705"/>
    <w:rsid w:val="00467CA2"/>
    <w:rsid w:val="00485239"/>
    <w:rsid w:val="004E27D7"/>
    <w:rsid w:val="0055145C"/>
    <w:rsid w:val="005624D8"/>
    <w:rsid w:val="00620476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9A12D5"/>
    <w:rsid w:val="009B30F6"/>
    <w:rsid w:val="00A56A6F"/>
    <w:rsid w:val="00A87380"/>
    <w:rsid w:val="00AF4E90"/>
    <w:rsid w:val="00AF7375"/>
    <w:rsid w:val="00B169A5"/>
    <w:rsid w:val="00B62AD0"/>
    <w:rsid w:val="00B77707"/>
    <w:rsid w:val="00BE3BCE"/>
    <w:rsid w:val="00C64EE9"/>
    <w:rsid w:val="00CB29AC"/>
    <w:rsid w:val="00CF3BD9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44F9A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BDF2A"/>
  <w15:chartTrackingRefBased/>
  <w15:docId w15:val="{CAC8244E-1AF6-4D6D-A093-0DB48CE9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dc:description/>
  <cp:lastModifiedBy>UG Oświęcim</cp:lastModifiedBy>
  <cp:revision>2</cp:revision>
  <dcterms:created xsi:type="dcterms:W3CDTF">2025-08-01T11:34:00Z</dcterms:created>
  <dcterms:modified xsi:type="dcterms:W3CDTF">2025-08-01T11:34:00Z</dcterms:modified>
</cp:coreProperties>
</file>